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B81" w:rsidRPr="00846BA4" w:rsidRDefault="001F3B81" w:rsidP="0005177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ГАНЕЕВА МАГРУЙ ЛАТФУЛЛОВНА </w:t>
      </w:r>
    </w:p>
    <w:p w:rsidR="001F3B81" w:rsidRDefault="001F3B81" w:rsidP="0005177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B81" w:rsidRPr="009B1FCE" w:rsidRDefault="001F3B81" w:rsidP="0005177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1FCE">
        <w:rPr>
          <w:rFonts w:ascii="Times New Roman" w:hAnsi="Times New Roman"/>
          <w:b/>
          <w:sz w:val="28"/>
          <w:szCs w:val="28"/>
        </w:rPr>
        <w:t>«Желаю, чтобы не было войны»</w:t>
      </w:r>
    </w:p>
    <w:p w:rsidR="001F3B81" w:rsidRPr="00DA38E2" w:rsidRDefault="001F3B81" w:rsidP="0005177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3B81" w:rsidRPr="00846BA4" w:rsidRDefault="001F3B81" w:rsidP="000742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войны </w:t>
      </w:r>
      <w:r w:rsidRPr="009B1FCE">
        <w:rPr>
          <w:rFonts w:ascii="Times New Roman" w:hAnsi="Times New Roman"/>
          <w:sz w:val="28"/>
          <w:szCs w:val="28"/>
        </w:rPr>
        <w:t>Магруй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1FCE">
        <w:rPr>
          <w:rFonts w:ascii="Times New Roman" w:hAnsi="Times New Roman"/>
          <w:sz w:val="28"/>
          <w:szCs w:val="28"/>
        </w:rPr>
        <w:t>Латфулловна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846BA4">
        <w:rPr>
          <w:rFonts w:ascii="Times New Roman" w:hAnsi="Times New Roman"/>
          <w:sz w:val="28"/>
          <w:szCs w:val="28"/>
        </w:rPr>
        <w:t>абота</w:t>
      </w:r>
      <w:r>
        <w:rPr>
          <w:rFonts w:ascii="Times New Roman" w:hAnsi="Times New Roman"/>
          <w:sz w:val="28"/>
          <w:szCs w:val="28"/>
        </w:rPr>
        <w:t>ла</w:t>
      </w:r>
      <w:r w:rsidRPr="00846BA4">
        <w:rPr>
          <w:rFonts w:ascii="Times New Roman" w:hAnsi="Times New Roman"/>
          <w:sz w:val="28"/>
          <w:szCs w:val="28"/>
        </w:rPr>
        <w:t xml:space="preserve"> в колхозе, </w:t>
      </w:r>
      <w:r>
        <w:rPr>
          <w:rFonts w:ascii="Times New Roman" w:hAnsi="Times New Roman"/>
          <w:sz w:val="28"/>
          <w:szCs w:val="28"/>
        </w:rPr>
        <w:t xml:space="preserve">занималась </w:t>
      </w:r>
      <w:r w:rsidRPr="00846BA4">
        <w:rPr>
          <w:rFonts w:ascii="Times New Roman" w:hAnsi="Times New Roman"/>
          <w:sz w:val="28"/>
          <w:szCs w:val="28"/>
        </w:rPr>
        <w:t>скотоводство</w:t>
      </w:r>
      <w:r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:rsidR="001F3B81" w:rsidRPr="00DA38E2" w:rsidRDefault="001F3B81" w:rsidP="0005177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F3B81" w:rsidRPr="00D625D0" w:rsidRDefault="001F3B81" w:rsidP="00D625D0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EA031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8pt;height:351pt;visibility:visible">
            <v:imagedata r:id="rId4" o:title=""/>
          </v:shape>
        </w:pict>
      </w:r>
    </w:p>
    <w:sectPr w:rsidR="001F3B81" w:rsidRPr="00D625D0" w:rsidSect="00A9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92B"/>
    <w:rsid w:val="00051778"/>
    <w:rsid w:val="00063F05"/>
    <w:rsid w:val="000742B7"/>
    <w:rsid w:val="00082AC8"/>
    <w:rsid w:val="00140C25"/>
    <w:rsid w:val="001548FE"/>
    <w:rsid w:val="001F3B81"/>
    <w:rsid w:val="00342029"/>
    <w:rsid w:val="004F13AD"/>
    <w:rsid w:val="006F5BB1"/>
    <w:rsid w:val="00846BA4"/>
    <w:rsid w:val="009A792B"/>
    <w:rsid w:val="009B1FCE"/>
    <w:rsid w:val="00A96815"/>
    <w:rsid w:val="00B24380"/>
    <w:rsid w:val="00D625D0"/>
    <w:rsid w:val="00DA38E2"/>
    <w:rsid w:val="00DA63CA"/>
    <w:rsid w:val="00EA0310"/>
    <w:rsid w:val="00EB3990"/>
    <w:rsid w:val="00ED0DF7"/>
    <w:rsid w:val="00EF4B81"/>
    <w:rsid w:val="00FC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8F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2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21</Words>
  <Characters>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9</cp:revision>
  <dcterms:created xsi:type="dcterms:W3CDTF">2015-02-16T05:50:00Z</dcterms:created>
  <dcterms:modified xsi:type="dcterms:W3CDTF">2015-04-10T13:56:00Z</dcterms:modified>
</cp:coreProperties>
</file>